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E2C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BOURCHIER</w:t>
      </w:r>
      <w:r>
        <w:rPr>
          <w:rFonts w:ascii="Times New Roman" w:hAnsi="Times New Roman" w:cs="Times New Roman"/>
          <w:sz w:val="24"/>
          <w:szCs w:val="24"/>
        </w:rPr>
        <w:t xml:space="preserve">       (d.1433)</w:t>
      </w:r>
    </w:p>
    <w:p w:rsidR="006E2C6F" w:rsidRDefault="006E2C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2C6F" w:rsidRDefault="006E2C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2C6F" w:rsidRDefault="006E2C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Lewis Robessart(q.v.).</w:t>
      </w:r>
    </w:p>
    <w:p w:rsidR="006E2C6F" w:rsidRDefault="006E2C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24-83)</w:t>
      </w:r>
    </w:p>
    <w:p w:rsidR="006E2C6F" w:rsidRDefault="006E2C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2C6F" w:rsidRDefault="006E2C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2C6F" w:rsidRDefault="006E2C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1433</w:t>
      </w:r>
      <w:r>
        <w:rPr>
          <w:rFonts w:ascii="Times New Roman" w:hAnsi="Times New Roman" w:cs="Times New Roman"/>
          <w:sz w:val="24"/>
          <w:szCs w:val="24"/>
        </w:rPr>
        <w:tab/>
        <w:t>She died.   (ibid.)</w:t>
      </w:r>
    </w:p>
    <w:p w:rsidR="006E2C6F" w:rsidRDefault="006E2C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2C6F" w:rsidRDefault="006E2C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2C6F" w:rsidRPr="006E2C6F" w:rsidRDefault="006E2C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April 2016</w:t>
      </w:r>
      <w:bookmarkStart w:id="0" w:name="_GoBack"/>
      <w:bookmarkEnd w:id="0"/>
    </w:p>
    <w:sectPr w:rsidR="006E2C6F" w:rsidRPr="006E2C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C6F" w:rsidRDefault="006E2C6F" w:rsidP="00E71FC3">
      <w:pPr>
        <w:spacing w:after="0" w:line="240" w:lineRule="auto"/>
      </w:pPr>
      <w:r>
        <w:separator/>
      </w:r>
    </w:p>
  </w:endnote>
  <w:endnote w:type="continuationSeparator" w:id="0">
    <w:p w:rsidR="006E2C6F" w:rsidRDefault="006E2C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C6F" w:rsidRDefault="006E2C6F" w:rsidP="00E71FC3">
      <w:pPr>
        <w:spacing w:after="0" w:line="240" w:lineRule="auto"/>
      </w:pPr>
      <w:r>
        <w:separator/>
      </w:r>
    </w:p>
  </w:footnote>
  <w:footnote w:type="continuationSeparator" w:id="0">
    <w:p w:rsidR="006E2C6F" w:rsidRDefault="006E2C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C6F"/>
    <w:rsid w:val="006E2C6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FF380"/>
  <w15:chartTrackingRefBased/>
  <w15:docId w15:val="{81D2AE37-2CD2-4680-A6EC-B6254C0B9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2016-04-28T18:57:00Z</dcterms:created>
  <dcterms:modified xsi:type="dcterms:W3CDTF">2016-04-28T18:58:00Z</dcterms:modified>
</cp:coreProperties>
</file>